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1E8" w:rsidRDefault="009611E8"/>
    <w:p w:rsidR="009611E8" w:rsidRPr="009B6885" w:rsidRDefault="009611E8">
      <w:pPr>
        <w:rPr>
          <w:b/>
          <w:sz w:val="24"/>
          <w:szCs w:val="24"/>
        </w:rPr>
      </w:pPr>
      <w:r>
        <w:t xml:space="preserve">  </w:t>
      </w:r>
      <w:r w:rsidRPr="009B6885">
        <w:rPr>
          <w:b/>
          <w:sz w:val="24"/>
          <w:szCs w:val="24"/>
        </w:rPr>
        <w:t>ÖZEL SAĞNAK İLKÖĞRETİM OKULU 2/ B  SINIFI  GEOMETRİK CİSİMLER ÇALIŞMASI</w:t>
      </w:r>
    </w:p>
    <w:p w:rsidR="009611E8" w:rsidRPr="00847BF3" w:rsidRDefault="009611E8">
      <w:pPr>
        <w:rPr>
          <w:rFonts w:ascii="Comic Sans MS" w:hAnsi="Comic Sans MS"/>
        </w:rPr>
      </w:pPr>
      <w:r w:rsidRPr="00847BF3">
        <w:rPr>
          <w:rFonts w:ascii="Comic Sans MS" w:hAnsi="Comic Sans MS"/>
          <w:b/>
          <w:bCs/>
        </w:rPr>
        <w:t>Küp</w:t>
      </w:r>
      <w:r w:rsidRPr="00847BF3">
        <w:rPr>
          <w:rFonts w:ascii="Comic Sans MS" w:hAnsi="Comic Sans MS"/>
        </w:rPr>
        <w:t>, üç boyutlu, alanları birbirine eşit altı karenin dik açılarla birleşmesinden oluşan altı yüzlü bir geometrik şekildir. Küpün en önemli özelliği tüm yüzlerinin kare olmasıdır</w:t>
      </w:r>
      <w:r>
        <w:rPr>
          <w:rFonts w:ascii="Comic Sans MS" w:hAnsi="Comic Sans MS"/>
        </w:rPr>
        <w:t>.</w:t>
      </w:r>
    </w:p>
    <w:p w:rsidR="009611E8" w:rsidRDefault="009611E8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Şeffaf olan ve yavaş yavaş dönen bir küp" href="http://tr.wikipedia.org/w/index.php?title=Dosya:Platonic_Solids_Stereo_2_-_Cube.gif&amp;filetimestamp=200907231121" title="&quot;Şeffaf olan ve yavaş yavaş dönen bir küp&quot;" style="position:absolute;margin-left:0;margin-top:0;width:117pt;height:64.5pt;z-index:251658240;visibility:visible;mso-position-horizontal:left;mso-position-vertical:top" o:button="t">
            <v:fill o:detectmouseclick="t"/>
            <v:imagedata r:id="rId4" o:title=""/>
            <w10:wrap type="square"/>
          </v:shape>
        </w:pict>
      </w:r>
      <w:r>
        <w:t xml:space="preserve">                    </w:t>
      </w:r>
      <w:r w:rsidRPr="00DC24BB">
        <w:rPr>
          <w:noProof/>
          <w:lang w:eastAsia="tr-TR"/>
        </w:rPr>
        <w:pict>
          <v:shape id="Resim 1" o:spid="_x0000_i1025" type="#_x0000_t75" alt="http://www.matematikci.org/oss/geometri/16g_dosyalar/geo_166.gif" style="width:108.75pt;height:92.25pt;visibility:visible">
            <v:imagedata r:id="rId5" o:title=""/>
          </v:shape>
        </w:pict>
      </w:r>
      <w:r>
        <w:br w:type="textWrapping" w:clear="all"/>
      </w:r>
      <w:r w:rsidRPr="00847BF3">
        <w:rPr>
          <w:b/>
          <w:sz w:val="27"/>
          <w:szCs w:val="27"/>
          <w:lang w:val="de-DE"/>
        </w:rPr>
        <w:t>Prizma Nedir?</w:t>
      </w:r>
      <w:r w:rsidRPr="00847BF3">
        <w:rPr>
          <w:b/>
          <w:sz w:val="27"/>
          <w:szCs w:val="27"/>
          <w:lang w:val="de-DE"/>
        </w:rPr>
        <w:br/>
      </w:r>
      <w:r w:rsidRPr="00847BF3">
        <w:rPr>
          <w:rFonts w:ascii="Comic Sans MS" w:hAnsi="Comic Sans MS"/>
          <w:color w:val="666666"/>
          <w:sz w:val="27"/>
          <w:szCs w:val="27"/>
          <w:lang w:val="de-DE"/>
        </w:rPr>
        <w:t>Birbirine eşit ve paralel iki düzlemin köşelerinin birleşmesi sonucu elde edilen cisme prizma denir.</w:t>
      </w:r>
    </w:p>
    <w:p w:rsidR="009611E8" w:rsidRDefault="009611E8">
      <w:r w:rsidRPr="00DC24BB">
        <w:rPr>
          <w:noProof/>
          <w:lang w:eastAsia="tr-TR"/>
        </w:rPr>
        <w:pict>
          <v:shape id="Resim 4" o:spid="_x0000_i1026" type="#_x0000_t75" alt="http://img42.imageshack.us/img42/5011/eikprizma.jpg" style="width:450pt;height:119.25pt;visibility:visible">
            <v:imagedata r:id="rId6" o:title=""/>
          </v:shape>
        </w:pict>
      </w:r>
    </w:p>
    <w:p w:rsidR="009611E8" w:rsidRDefault="009611E8">
      <w:pPr>
        <w:rPr>
          <w:noProof/>
          <w:lang w:eastAsia="tr-TR"/>
        </w:rPr>
      </w:pPr>
      <w:r w:rsidRPr="00DC24BB">
        <w:rPr>
          <w:noProof/>
          <w:lang w:eastAsia="tr-TR"/>
        </w:rPr>
        <w:pict>
          <v:shape id="Resim 7" o:spid="_x0000_i1027" type="#_x0000_t75" alt="http://img32.imageshack.us/img32/1109/prizmalar.jpg" style="width:356.25pt;height:81.75pt;visibility:visible">
            <v:imagedata r:id="rId7" o:title=""/>
          </v:shape>
        </w:pict>
      </w:r>
    </w:p>
    <w:p w:rsidR="009611E8" w:rsidRDefault="009611E8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    </w:t>
      </w:r>
      <w:hyperlink r:id="rId8" w:history="1">
        <w:r w:rsidRPr="00AC1159">
          <w:rPr>
            <w:rStyle w:val="Hyperlink"/>
            <w:noProof/>
            <w:lang w:eastAsia="tr-TR"/>
          </w:rPr>
          <w:t>http://www.sorubak.com/rehberlik.php</w:t>
        </w:r>
      </w:hyperlink>
      <w:r>
        <w:rPr>
          <w:noProof/>
          <w:lang w:eastAsia="tr-TR"/>
        </w:rPr>
        <w:t xml:space="preserve">                      </w:t>
      </w:r>
    </w:p>
    <w:p w:rsidR="009611E8" w:rsidRDefault="009611E8">
      <w:pPr>
        <w:rPr>
          <w:noProof/>
          <w:lang w:eastAsia="tr-TR"/>
        </w:rPr>
      </w:pPr>
    </w:p>
    <w:p w:rsidR="009611E8" w:rsidRPr="00847BF3" w:rsidRDefault="009611E8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rg_hi" o:spid="_x0000_s1027" type="#_x0000_t75" alt="http://t0.gstatic.com/images?q=tbn:ANd9GcQxwqpfl5Y_gUh_9-9WUHUCmDX5BHHuFdowgvV1il9sNpBgiinD" href="http://www.google.com.tr/imgres?q=silindir&amp;hl=tr&amp;sa=X&amp;biw=1150&amp;bih=614&amp;tbm=isch&amp;prmd=imvns&amp;tbnid=PJ3ceh2edFuIIM:&amp;imgrefurl=http://tr.wikipedia.org/wiki/Silindir&amp;docid=fIRiMp2x64FphM&amp;w=162&amp;h=291&amp;ei=lD14TpC4L4fR4QSC18zsCw&amp;zoom" style="position:absolute;margin-left:-6.4pt;margin-top:14.65pt;width:146.25pt;height:67.8pt;z-index:251657216;visibility:visible" o:button="t">
            <v:fill o:detectmouseclick="t"/>
            <v:imagedata r:id="rId9" o:title=""/>
            <w10:wrap type="square"/>
          </v:shape>
        </w:pict>
      </w:r>
      <w:r w:rsidRPr="00847BF3">
        <w:rPr>
          <w:rFonts w:ascii="Comic Sans MS" w:hAnsi="Comic Sans MS" w:cs="Tahoma"/>
          <w:b/>
          <w:bCs/>
          <w:color w:val="000000"/>
          <w:sz w:val="24"/>
          <w:szCs w:val="24"/>
        </w:rPr>
        <w:t>Silindir</w:t>
      </w:r>
      <w:r w:rsidRPr="00847BF3">
        <w:rPr>
          <w:rFonts w:ascii="Comic Sans MS" w:hAnsi="Comic Sans MS" w:cs="Tahoma"/>
          <w:color w:val="000000"/>
          <w:sz w:val="24"/>
          <w:szCs w:val="24"/>
        </w:rPr>
        <w:t xml:space="preserve"> geometrik bir cisimdir. Bir dikdörtgenin bir kenarı etrâfında döndürülmesiyle elde edilir. Bu silindire dik veya döner silindir denir. Alt ve üst tabanı </w:t>
      </w:r>
      <w:r w:rsidRPr="00847BF3">
        <w:rPr>
          <w:rFonts w:ascii="Comic Sans MS" w:hAnsi="Comic Sans MS" w:cs="Tahoma"/>
          <w:b/>
          <w:bCs/>
          <w:color w:val="FF0000"/>
          <w:sz w:val="24"/>
          <w:szCs w:val="24"/>
        </w:rPr>
        <w:t>dâiredir</w:t>
      </w:r>
      <w:r w:rsidRPr="00847BF3">
        <w:rPr>
          <w:rFonts w:ascii="Comic Sans MS" w:hAnsi="Comic Sans MS" w:cs="Tahoma"/>
          <w:color w:val="000000"/>
          <w:sz w:val="24"/>
          <w:szCs w:val="24"/>
        </w:rPr>
        <w:t>. Soba borusu dik silindire bir örnektir.</w:t>
      </w:r>
    </w:p>
    <w:p w:rsidR="009611E8" w:rsidRPr="001B5381" w:rsidRDefault="009611E8">
      <w:pPr>
        <w:rPr>
          <w:rFonts w:ascii="Comic Sans MS" w:hAnsi="Comic Sans MS"/>
          <w:b/>
        </w:rPr>
      </w:pPr>
      <w:r>
        <w:br w:type="textWrapping" w:clear="all"/>
        <w:t xml:space="preserve">                                                                                   </w:t>
      </w:r>
      <w:r w:rsidRPr="001B5381">
        <w:rPr>
          <w:rFonts w:ascii="Comic Sans MS" w:hAnsi="Comic Sans MS"/>
          <w:b/>
        </w:rPr>
        <w:t>Bekir ÖZUZUN   2 / B  Sınıf Öğretmeni</w:t>
      </w:r>
    </w:p>
    <w:sectPr w:rsidR="009611E8" w:rsidRPr="001B5381" w:rsidSect="006E70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324B"/>
    <w:rsid w:val="000E62B2"/>
    <w:rsid w:val="00175040"/>
    <w:rsid w:val="00195654"/>
    <w:rsid w:val="001B5381"/>
    <w:rsid w:val="001B6FF4"/>
    <w:rsid w:val="002A7BE8"/>
    <w:rsid w:val="00355C66"/>
    <w:rsid w:val="003A0E02"/>
    <w:rsid w:val="003F1094"/>
    <w:rsid w:val="00503D25"/>
    <w:rsid w:val="00517FC3"/>
    <w:rsid w:val="005A1C93"/>
    <w:rsid w:val="006E7094"/>
    <w:rsid w:val="00722FCA"/>
    <w:rsid w:val="00847BF3"/>
    <w:rsid w:val="0089324B"/>
    <w:rsid w:val="009611E8"/>
    <w:rsid w:val="009B6885"/>
    <w:rsid w:val="00AC1159"/>
    <w:rsid w:val="00D90F47"/>
    <w:rsid w:val="00DC2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9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89324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rehberlik.php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1</Pages>
  <Words>129</Words>
  <Characters>740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bekir</dc:creator>
  <cp:keywords/>
  <dc:description/>
  <cp:lastModifiedBy>EDANUR HANIM</cp:lastModifiedBy>
  <cp:revision>15</cp:revision>
  <dcterms:created xsi:type="dcterms:W3CDTF">2011-09-20T07:03:00Z</dcterms:created>
  <dcterms:modified xsi:type="dcterms:W3CDTF">2011-09-22T19:41:00Z</dcterms:modified>
</cp:coreProperties>
</file>